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8B7C0" w14:textId="05390458" w:rsidR="00947303" w:rsidRPr="00C85E55" w:rsidRDefault="00C85E55" w:rsidP="00CF6BF4">
      <w:pPr>
        <w:spacing w:line="276" w:lineRule="auto"/>
        <w:jc w:val="center"/>
        <w:rPr>
          <w:rFonts w:ascii="Saar 1450 Text" w:hAnsi="Saar 1450 Text"/>
          <w:b/>
          <w:sz w:val="22"/>
          <w:szCs w:val="22"/>
          <w:u w:val="single"/>
        </w:rPr>
      </w:pPr>
      <w:r w:rsidRPr="00C85E55">
        <w:rPr>
          <w:rFonts w:ascii="Saar 1450 Text" w:hAnsi="Saar 1450 Text"/>
          <w:b/>
          <w:sz w:val="22"/>
          <w:szCs w:val="22"/>
          <w:u w:val="single"/>
        </w:rPr>
        <w:t xml:space="preserve">Qualifikation und Erfahrung des </w:t>
      </w:r>
      <w:r w:rsidR="00FF4D50">
        <w:rPr>
          <w:rFonts w:ascii="Saar 1450 Text" w:hAnsi="Saar 1450 Text"/>
          <w:b/>
          <w:sz w:val="22"/>
          <w:szCs w:val="22"/>
          <w:u w:val="single"/>
        </w:rPr>
        <w:t>Tragwerkplaners</w:t>
      </w:r>
    </w:p>
    <w:p w14:paraId="75B8B7C1" w14:textId="77777777" w:rsidR="00947303" w:rsidRPr="000D76F8" w:rsidRDefault="00947303" w:rsidP="009A488B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13DA6CB" w14:textId="5C0EB958" w:rsidR="00C85E55" w:rsidRDefault="00C85E55" w:rsidP="00BE095F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>Name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 xml:space="preserve">         _______________________________________________________</w:t>
      </w:r>
    </w:p>
    <w:p w14:paraId="58C9D64B" w14:textId="77777777" w:rsidR="00C85E55" w:rsidRDefault="00C85E55" w:rsidP="00BE095F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AE399CC" w14:textId="144AFBCB" w:rsidR="00C85E55" w:rsidRDefault="00C85E55" w:rsidP="00C85E55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>Berufsbezeichnung/Titel   _______________________________________________________</w:t>
      </w:r>
    </w:p>
    <w:p w14:paraId="1BAA4D07" w14:textId="4443570E" w:rsidR="00C85E55" w:rsidRDefault="00C85E55" w:rsidP="00C85E55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66F980A" w14:textId="3F0F88F1" w:rsidR="00C85E55" w:rsidRDefault="00C85E55" w:rsidP="00C85E55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 xml:space="preserve">Berufserfahrung als </w:t>
      </w:r>
      <w:r w:rsidR="00FF4D50">
        <w:rPr>
          <w:rFonts w:ascii="Saar 1450 Text" w:hAnsi="Saar 1450 Text"/>
          <w:sz w:val="22"/>
          <w:szCs w:val="22"/>
        </w:rPr>
        <w:t>Tragwerksplaners</w:t>
      </w:r>
      <w:r w:rsidR="00CF6BF4">
        <w:rPr>
          <w:rFonts w:ascii="Saar 1450 Text" w:hAnsi="Saar 1450 Text"/>
          <w:sz w:val="22"/>
          <w:szCs w:val="22"/>
        </w:rPr>
        <w:t>____</w:t>
      </w:r>
      <w:r>
        <w:rPr>
          <w:rFonts w:ascii="Saar 1450 Text" w:hAnsi="Saar 1450 Text"/>
          <w:sz w:val="22"/>
          <w:szCs w:val="22"/>
        </w:rPr>
        <w:t>________________________________________</w:t>
      </w:r>
    </w:p>
    <w:p w14:paraId="75B8B7C2" w14:textId="4D4AEC50" w:rsidR="0050403F" w:rsidRDefault="0050403F" w:rsidP="00BE095F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E589F6A" w14:textId="77777777" w:rsidR="00860BEA" w:rsidRDefault="00860BEA" w:rsidP="00BE095F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770A140" w14:textId="45F76D92" w:rsidR="00C85E55" w:rsidRDefault="00CF6BF4" w:rsidP="00CF6BF4">
      <w:pPr>
        <w:spacing w:line="276" w:lineRule="auto"/>
        <w:jc w:val="center"/>
        <w:rPr>
          <w:rFonts w:ascii="Saar 1450 Text" w:hAnsi="Saar 1450 Text"/>
          <w:sz w:val="22"/>
          <w:szCs w:val="22"/>
          <w:u w:val="single"/>
        </w:rPr>
      </w:pPr>
      <w:r>
        <w:rPr>
          <w:rFonts w:ascii="Saar 1450 Text" w:hAnsi="Saar 1450 Text"/>
          <w:sz w:val="22"/>
          <w:szCs w:val="22"/>
          <w:u w:val="single"/>
        </w:rPr>
        <w:t>Berufserfahrung</w:t>
      </w:r>
      <w:r w:rsidRPr="00CF6BF4">
        <w:rPr>
          <w:rFonts w:ascii="Saar 1450 Text" w:hAnsi="Saar 1450 Text"/>
          <w:sz w:val="22"/>
          <w:szCs w:val="22"/>
          <w:u w:val="single"/>
        </w:rPr>
        <w:t xml:space="preserve"> </w:t>
      </w:r>
      <w:r>
        <w:rPr>
          <w:rFonts w:ascii="Saar 1450 Text" w:hAnsi="Saar 1450 Text"/>
          <w:sz w:val="22"/>
          <w:szCs w:val="22"/>
          <w:u w:val="single"/>
        </w:rPr>
        <w:t>in Kurzfassung</w:t>
      </w:r>
    </w:p>
    <w:p w14:paraId="4033469E" w14:textId="77777777" w:rsidR="00CF6BF4" w:rsidRDefault="00CF6BF4" w:rsidP="00CF6BF4">
      <w:pPr>
        <w:spacing w:line="276" w:lineRule="auto"/>
        <w:jc w:val="center"/>
        <w:rPr>
          <w:rFonts w:ascii="Saar 1450 Text" w:hAnsi="Saar 1450 Text"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798"/>
      </w:tblGrid>
      <w:tr w:rsidR="00CF6BF4" w14:paraId="0B3D97A6" w14:textId="77777777" w:rsidTr="00CF6BF4">
        <w:tc>
          <w:tcPr>
            <w:tcW w:w="2547" w:type="dxa"/>
          </w:tcPr>
          <w:p w14:paraId="5778957E" w14:textId="0252B23F" w:rsidR="00CF6BF4" w:rsidRDefault="00CF6BF4" w:rsidP="00CF6BF4">
            <w:pPr>
              <w:spacing w:line="276" w:lineRule="auto"/>
              <w:jc w:val="center"/>
              <w:rPr>
                <w:rFonts w:ascii="Saar 1450 Text" w:hAnsi="Saar 1450 Text"/>
                <w:sz w:val="22"/>
                <w:szCs w:val="22"/>
                <w:u w:val="single"/>
              </w:rPr>
            </w:pPr>
            <w:r>
              <w:rPr>
                <w:rFonts w:ascii="Saar 1450 Text" w:hAnsi="Saar 1450 Text"/>
                <w:sz w:val="22"/>
                <w:szCs w:val="22"/>
                <w:u w:val="single"/>
              </w:rPr>
              <w:t>Zeitraum</w:t>
            </w:r>
          </w:p>
        </w:tc>
        <w:tc>
          <w:tcPr>
            <w:tcW w:w="6798" w:type="dxa"/>
          </w:tcPr>
          <w:p w14:paraId="480BE42E" w14:textId="3BCF5356" w:rsidR="00CF6BF4" w:rsidRDefault="00CF6BF4" w:rsidP="00CF6BF4">
            <w:pPr>
              <w:spacing w:line="276" w:lineRule="auto"/>
              <w:jc w:val="center"/>
              <w:rPr>
                <w:rFonts w:ascii="Saar 1450 Text" w:hAnsi="Saar 1450 Text"/>
                <w:sz w:val="22"/>
                <w:szCs w:val="22"/>
                <w:u w:val="single"/>
              </w:rPr>
            </w:pPr>
            <w:r>
              <w:rPr>
                <w:rFonts w:ascii="Saar 1450 Text" w:hAnsi="Saar 1450 Text"/>
                <w:sz w:val="22"/>
                <w:szCs w:val="22"/>
                <w:u w:val="single"/>
              </w:rPr>
              <w:t>Tätigkeit</w:t>
            </w:r>
          </w:p>
        </w:tc>
      </w:tr>
      <w:tr w:rsidR="00CF6BF4" w14:paraId="62675F32" w14:textId="77777777" w:rsidTr="00CF6BF4">
        <w:tc>
          <w:tcPr>
            <w:tcW w:w="2547" w:type="dxa"/>
          </w:tcPr>
          <w:p w14:paraId="14CFBE17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090CEBE3" w14:textId="44E4B3BA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4FC20C86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2A4F102A" w14:textId="77777777" w:rsidTr="00CF6BF4">
        <w:tc>
          <w:tcPr>
            <w:tcW w:w="2547" w:type="dxa"/>
          </w:tcPr>
          <w:p w14:paraId="25B6DCB7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32BBFE4C" w14:textId="2467305B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71176A1F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19ED89DE" w14:textId="77777777" w:rsidTr="00CF6BF4">
        <w:tc>
          <w:tcPr>
            <w:tcW w:w="2547" w:type="dxa"/>
          </w:tcPr>
          <w:p w14:paraId="3FDD984A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362BDA20" w14:textId="6563C731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4B5BC050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6C3C22D4" w14:textId="77777777" w:rsidTr="00CF6BF4">
        <w:tc>
          <w:tcPr>
            <w:tcW w:w="2547" w:type="dxa"/>
          </w:tcPr>
          <w:p w14:paraId="28A35EC7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48CEC418" w14:textId="07C195FA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3F459A45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108DB9CD" w14:textId="77777777" w:rsidTr="00CF6BF4">
        <w:tc>
          <w:tcPr>
            <w:tcW w:w="2547" w:type="dxa"/>
          </w:tcPr>
          <w:p w14:paraId="41712812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5A111015" w14:textId="55F209DC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5BA2D337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2823081E" w14:textId="77777777" w:rsidTr="00CF6BF4">
        <w:tc>
          <w:tcPr>
            <w:tcW w:w="2547" w:type="dxa"/>
          </w:tcPr>
          <w:p w14:paraId="7B733304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281DB8A1" w14:textId="72672E96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1740B316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39610068" w14:textId="77777777" w:rsidTr="00CF6BF4">
        <w:tc>
          <w:tcPr>
            <w:tcW w:w="2547" w:type="dxa"/>
          </w:tcPr>
          <w:p w14:paraId="4DDF0736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62FB386B" w14:textId="7143B761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5AB052B0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1CA0AD5D" w14:textId="77777777" w:rsidTr="00CF6BF4">
        <w:tc>
          <w:tcPr>
            <w:tcW w:w="2547" w:type="dxa"/>
          </w:tcPr>
          <w:p w14:paraId="198D280F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595960C9" w14:textId="7C59BBF9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54E2D20A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7FCC11BD" w14:textId="77777777" w:rsidTr="00CF6BF4">
        <w:tc>
          <w:tcPr>
            <w:tcW w:w="2547" w:type="dxa"/>
          </w:tcPr>
          <w:p w14:paraId="66F63082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3EBFB2F8" w14:textId="79345036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5B41A10B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3DAFAC1E" w14:textId="77777777" w:rsidTr="00CF6BF4">
        <w:tc>
          <w:tcPr>
            <w:tcW w:w="2547" w:type="dxa"/>
          </w:tcPr>
          <w:p w14:paraId="78757BE9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460E0C46" w14:textId="034E934C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23F9B55E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6E17EBAC" w14:textId="77777777" w:rsidTr="00CF6BF4">
        <w:tc>
          <w:tcPr>
            <w:tcW w:w="2547" w:type="dxa"/>
          </w:tcPr>
          <w:p w14:paraId="3852C37A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40AAEB50" w14:textId="1C565DA2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781238BF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6A503B2E" w14:textId="77777777" w:rsidTr="00CF6BF4">
        <w:tc>
          <w:tcPr>
            <w:tcW w:w="2547" w:type="dxa"/>
          </w:tcPr>
          <w:p w14:paraId="4D1199F9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6CF3F680" w14:textId="6E8DB2CF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66446E81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  <w:tr w:rsidR="00CF6BF4" w14:paraId="04F528FA" w14:textId="77777777" w:rsidTr="00CF6BF4">
        <w:tc>
          <w:tcPr>
            <w:tcW w:w="2547" w:type="dxa"/>
          </w:tcPr>
          <w:p w14:paraId="353EA3E8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  <w:p w14:paraId="4C92F270" w14:textId="32CB1DAF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  <w:tc>
          <w:tcPr>
            <w:tcW w:w="6798" w:type="dxa"/>
          </w:tcPr>
          <w:p w14:paraId="3C6B8C61" w14:textId="77777777" w:rsidR="00CF6BF4" w:rsidRDefault="00CF6BF4" w:rsidP="00CF6BF4">
            <w:pPr>
              <w:spacing w:line="276" w:lineRule="auto"/>
              <w:rPr>
                <w:rFonts w:ascii="Saar 1450 Text" w:hAnsi="Saar 1450 Text"/>
                <w:sz w:val="22"/>
                <w:szCs w:val="22"/>
                <w:u w:val="single"/>
              </w:rPr>
            </w:pPr>
          </w:p>
        </w:tc>
      </w:tr>
    </w:tbl>
    <w:p w14:paraId="480622E6" w14:textId="71BA7F63" w:rsidR="00CF6BF4" w:rsidRDefault="00CF6BF4" w:rsidP="00CF6BF4">
      <w:pPr>
        <w:spacing w:line="276" w:lineRule="auto"/>
        <w:rPr>
          <w:rFonts w:ascii="Saar 1450 Text" w:hAnsi="Saar 1450 Text"/>
          <w:sz w:val="22"/>
          <w:szCs w:val="22"/>
          <w:u w:val="single"/>
        </w:rPr>
      </w:pPr>
    </w:p>
    <w:p w14:paraId="60BCA3AE" w14:textId="76DF3B2F" w:rsidR="00BF5743" w:rsidRDefault="00BF5743" w:rsidP="00CF6BF4">
      <w:pPr>
        <w:spacing w:line="276" w:lineRule="auto"/>
        <w:rPr>
          <w:rFonts w:ascii="Saar 1450 Text" w:hAnsi="Saar 1450 Text"/>
          <w:sz w:val="22"/>
          <w:szCs w:val="22"/>
          <w:u w:val="single"/>
        </w:rPr>
      </w:pPr>
    </w:p>
    <w:p w14:paraId="6CEE7FBE" w14:textId="77777777" w:rsidR="00BF5743" w:rsidRDefault="00BF5743" w:rsidP="00CF6BF4">
      <w:pPr>
        <w:spacing w:line="276" w:lineRule="auto"/>
        <w:rPr>
          <w:rFonts w:ascii="Saar 1450 Text" w:hAnsi="Saar 1450 Text"/>
          <w:sz w:val="22"/>
          <w:szCs w:val="22"/>
          <w:u w:val="single"/>
        </w:rPr>
      </w:pPr>
    </w:p>
    <w:p w14:paraId="5C1F0F45" w14:textId="77777777" w:rsidR="00BF5743" w:rsidRDefault="00BF5743" w:rsidP="00BF5743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>________________________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___________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_____________________________</w:t>
      </w:r>
    </w:p>
    <w:p w14:paraId="5BB7DA0F" w14:textId="14A79E07" w:rsidR="00BF5743" w:rsidRDefault="00BF5743" w:rsidP="00CF6BF4">
      <w:pPr>
        <w:spacing w:line="276" w:lineRule="auto"/>
        <w:rPr>
          <w:rFonts w:ascii="Saar 1450 Text" w:hAnsi="Saar 1450 Text"/>
          <w:sz w:val="22"/>
          <w:szCs w:val="22"/>
          <w:u w:val="single"/>
        </w:rPr>
      </w:pPr>
      <w:r>
        <w:rPr>
          <w:rFonts w:ascii="Saar 1450 Text" w:hAnsi="Saar 1450 Text"/>
          <w:sz w:val="22"/>
          <w:szCs w:val="22"/>
        </w:rPr>
        <w:t>(</w:t>
      </w:r>
      <w:r w:rsidRPr="00613DC6">
        <w:rPr>
          <w:rFonts w:ascii="Saar 1450 Text" w:hAnsi="Saar 1450 Text"/>
          <w:sz w:val="22"/>
          <w:szCs w:val="22"/>
        </w:rPr>
        <w:t>Ort</w:t>
      </w:r>
      <w:r>
        <w:rPr>
          <w:rFonts w:ascii="Saar 1450 Text" w:hAnsi="Saar 1450 Text"/>
          <w:sz w:val="22"/>
          <w:szCs w:val="22"/>
        </w:rPr>
        <w:t>)</w:t>
      </w:r>
      <w:r w:rsidRPr="00613DC6">
        <w:rPr>
          <w:rFonts w:ascii="Saar 1450 Text" w:hAnsi="Saar 1450 Text"/>
          <w:sz w:val="22"/>
          <w:szCs w:val="22"/>
        </w:rPr>
        <w:t xml:space="preserve"> 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(</w:t>
      </w:r>
      <w:r w:rsidRPr="00613DC6">
        <w:rPr>
          <w:rFonts w:ascii="Saar 1450 Text" w:hAnsi="Saar 1450 Text"/>
          <w:sz w:val="22"/>
          <w:szCs w:val="22"/>
        </w:rPr>
        <w:t>D</w:t>
      </w:r>
      <w:r>
        <w:rPr>
          <w:rFonts w:ascii="Saar 1450 Text" w:hAnsi="Saar 1450 Text"/>
          <w:sz w:val="22"/>
          <w:szCs w:val="22"/>
        </w:rPr>
        <w:t>atum)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(</w:t>
      </w:r>
      <w:r w:rsidRPr="00613DC6">
        <w:rPr>
          <w:rFonts w:ascii="Saar 1450 Text" w:hAnsi="Saar 1450 Text"/>
          <w:sz w:val="22"/>
          <w:szCs w:val="22"/>
        </w:rPr>
        <w:t>Unterschrift</w:t>
      </w:r>
      <w:r>
        <w:rPr>
          <w:rFonts w:ascii="Saar 1450 Text" w:hAnsi="Saar 1450 Text"/>
          <w:sz w:val="22"/>
          <w:szCs w:val="22"/>
        </w:rPr>
        <w:t xml:space="preserve"> u. Stempel)</w:t>
      </w:r>
    </w:p>
    <w:sectPr w:rsidR="00BF5743" w:rsidSect="00C46E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985" w:right="1134" w:bottom="1134" w:left="1418" w:header="737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8B7C7" w14:textId="77777777" w:rsidR="00CD5EE1" w:rsidRDefault="00CD5EE1">
      <w:r>
        <w:separator/>
      </w:r>
    </w:p>
    <w:p w14:paraId="75B8B7C8" w14:textId="77777777" w:rsidR="00CD5EE1" w:rsidRDefault="00CD5EE1"/>
  </w:endnote>
  <w:endnote w:type="continuationSeparator" w:id="0">
    <w:p w14:paraId="75B8B7C9" w14:textId="77777777" w:rsidR="00CD5EE1" w:rsidRDefault="00CD5EE1">
      <w:r>
        <w:continuationSeparator/>
      </w:r>
    </w:p>
    <w:p w14:paraId="75B8B7CA" w14:textId="77777777" w:rsidR="00CD5EE1" w:rsidRDefault="00CD5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ar">
    <w:panose1 w:val="00000500000000000000"/>
    <w:charset w:val="00"/>
    <w:family w:val="auto"/>
    <w:pitch w:val="variable"/>
    <w:sig w:usb0="00000007" w:usb1="00000000" w:usb2="00000000" w:usb3="00000000" w:csb0="00000083" w:csb1="00000000"/>
  </w:font>
  <w:font w:name="Saar Pro">
    <w:altName w:val="Arial"/>
    <w:panose1 w:val="00000500000000000000"/>
    <w:charset w:val="00"/>
    <w:family w:val="auto"/>
    <w:pitch w:val="variable"/>
    <w:sig w:usb0="A000002F" w:usb1="5000005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ar 1450 Text">
    <w:panose1 w:val="020B0503040000020003"/>
    <w:charset w:val="00"/>
    <w:family w:val="swiss"/>
    <w:pitch w:val="variable"/>
    <w:sig w:usb0="00000007" w:usb1="00000000" w:usb2="00000000" w:usb3="00000000" w:csb0="00000093" w:csb1="00000000"/>
  </w:font>
  <w:font w:name="Saar Pro Headline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B744B" w14:textId="77777777" w:rsidR="002953AA" w:rsidRDefault="002953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58972" w14:textId="77777777" w:rsidR="002953AA" w:rsidRDefault="002953A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7643C" w14:textId="77777777" w:rsidR="002953AA" w:rsidRDefault="002953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B7C3" w14:textId="77777777" w:rsidR="00CD5EE1" w:rsidRDefault="00CD5EE1">
      <w:r>
        <w:separator/>
      </w:r>
    </w:p>
    <w:p w14:paraId="75B8B7C4" w14:textId="77777777" w:rsidR="00CD5EE1" w:rsidRDefault="00CD5EE1"/>
  </w:footnote>
  <w:footnote w:type="continuationSeparator" w:id="0">
    <w:p w14:paraId="75B8B7C5" w14:textId="77777777" w:rsidR="00CD5EE1" w:rsidRDefault="00CD5EE1">
      <w:r>
        <w:continuationSeparator/>
      </w:r>
    </w:p>
    <w:p w14:paraId="75B8B7C6" w14:textId="77777777" w:rsidR="00CD5EE1" w:rsidRDefault="00CD5E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F516" w14:textId="77777777" w:rsidR="002953AA" w:rsidRDefault="002953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075"/>
      <w:gridCol w:w="428"/>
      <w:gridCol w:w="446"/>
      <w:gridCol w:w="731"/>
    </w:tblGrid>
    <w:tr w:rsidR="00947303" w:rsidRPr="000D76F8" w14:paraId="75B8B7CE" w14:textId="77777777" w:rsidTr="00A82E21">
      <w:tc>
        <w:tcPr>
          <w:tcW w:w="6941" w:type="dxa"/>
          <w:tcBorders>
            <w:bottom w:val="single" w:sz="4" w:space="0" w:color="auto"/>
          </w:tcBorders>
          <w:vAlign w:val="bottom"/>
        </w:tcPr>
        <w:p w14:paraId="75B8B7CC" w14:textId="073C279C" w:rsidR="00947303" w:rsidRPr="000D76F8" w:rsidRDefault="00C85E55" w:rsidP="00C85E55">
          <w:pPr>
            <w:pStyle w:val="Kopfzeile"/>
            <w:rPr>
              <w:rFonts w:ascii="Saar 1450 Text" w:hAnsi="Saar 1450 Text"/>
            </w:rPr>
          </w:pPr>
          <w:r>
            <w:rPr>
              <w:rFonts w:ascii="Saar 1450 Text" w:hAnsi="Saar 1450 Text"/>
              <w:b/>
              <w:color w:val="002F5C"/>
              <w:sz w:val="26"/>
              <w:szCs w:val="26"/>
            </w:rPr>
            <w:t>Nachweis Kriterium 2</w:t>
          </w:r>
        </w:p>
      </w:tc>
      <w:tc>
        <w:tcPr>
          <w:tcW w:w="2415" w:type="dxa"/>
          <w:gridSpan w:val="3"/>
          <w:tcBorders>
            <w:bottom w:val="single" w:sz="4" w:space="0" w:color="auto"/>
          </w:tcBorders>
          <w:vAlign w:val="bottom"/>
        </w:tcPr>
        <w:p w14:paraId="75B8B7CD" w14:textId="7C340F7D" w:rsidR="00947303" w:rsidRPr="000D76F8" w:rsidRDefault="00C85E55" w:rsidP="0006560D">
          <w:pPr>
            <w:pStyle w:val="Kopfzeile"/>
            <w:ind w:right="1"/>
            <w:jc w:val="right"/>
            <w:rPr>
              <w:rFonts w:ascii="Saar 1450 Text" w:hAnsi="Saar 1450 Text"/>
            </w:rPr>
          </w:pPr>
          <w:r>
            <w:rPr>
              <w:rFonts w:ascii="Saar 1450 Text" w:hAnsi="Saar 1450 Text"/>
              <w:b/>
              <w:noProof/>
              <w:color w:val="002F5C"/>
              <w:sz w:val="26"/>
              <w:szCs w:val="26"/>
            </w:rPr>
            <w:drawing>
              <wp:inline distT="0" distB="0" distL="0" distR="0" wp14:anchorId="74432CA9" wp14:editId="50155225">
                <wp:extent cx="1017905" cy="298450"/>
                <wp:effectExtent l="0" t="0" r="0" b="635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7905" cy="2984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947303" w:rsidRPr="000D76F8" w14:paraId="75B8B7D2" w14:textId="77777777" w:rsidTr="00A82E21">
      <w:tc>
        <w:tcPr>
          <w:tcW w:w="6941" w:type="dxa"/>
          <w:tcBorders>
            <w:top w:val="single" w:sz="4" w:space="0" w:color="auto"/>
          </w:tcBorders>
          <w:vAlign w:val="bottom"/>
        </w:tcPr>
        <w:p w14:paraId="75B8B7CF" w14:textId="77777777" w:rsidR="00947303" w:rsidRPr="000D76F8" w:rsidRDefault="00947303" w:rsidP="00103B60">
          <w:pPr>
            <w:pStyle w:val="Kopfzeile"/>
            <w:rPr>
              <w:rFonts w:ascii="Saar 1450 Text" w:hAnsi="Saar 1450 Text"/>
            </w:rPr>
          </w:pPr>
        </w:p>
      </w:tc>
      <w:tc>
        <w:tcPr>
          <w:tcW w:w="992" w:type="dxa"/>
          <w:gridSpan w:val="2"/>
          <w:tcBorders>
            <w:top w:val="single" w:sz="4" w:space="0" w:color="auto"/>
          </w:tcBorders>
          <w:vAlign w:val="bottom"/>
        </w:tcPr>
        <w:p w14:paraId="75B8B7D0" w14:textId="77777777" w:rsidR="00947303" w:rsidRPr="000D76F8" w:rsidRDefault="00947303" w:rsidP="009A488B">
          <w:pPr>
            <w:pStyle w:val="Kopfzeile"/>
            <w:jc w:val="right"/>
            <w:rPr>
              <w:rFonts w:ascii="Saar 1450 Text" w:hAnsi="Saar 1450 Text"/>
            </w:rPr>
          </w:pPr>
        </w:p>
      </w:tc>
      <w:tc>
        <w:tcPr>
          <w:tcW w:w="1423" w:type="dxa"/>
          <w:tcBorders>
            <w:top w:val="single" w:sz="4" w:space="0" w:color="auto"/>
          </w:tcBorders>
          <w:vAlign w:val="bottom"/>
        </w:tcPr>
        <w:p w14:paraId="75B8B7D1" w14:textId="79F1842E" w:rsidR="00947303" w:rsidRPr="000D76F8" w:rsidRDefault="00947303" w:rsidP="00103B60">
          <w:pPr>
            <w:pStyle w:val="Kopfzeile"/>
            <w:jc w:val="right"/>
            <w:rPr>
              <w:rFonts w:ascii="Saar 1450 Text" w:hAnsi="Saar 1450 Text"/>
            </w:rPr>
          </w:pPr>
        </w:p>
      </w:tc>
    </w:tr>
    <w:tr w:rsidR="00947303" w:rsidRPr="000D76F8" w14:paraId="75B8B7D6" w14:textId="77777777" w:rsidTr="00FB2B87">
      <w:tc>
        <w:tcPr>
          <w:tcW w:w="6941" w:type="dxa"/>
        </w:tcPr>
        <w:tbl>
          <w:tblPr>
            <w:tblStyle w:val="Tabellenraster"/>
            <w:tblW w:w="807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85" w:type="dxa"/>
              <w:left w:w="85" w:type="dxa"/>
              <w:bottom w:w="85" w:type="dxa"/>
              <w:right w:w="85" w:type="dxa"/>
            </w:tblCellMar>
            <w:tblLook w:val="04A0" w:firstRow="1" w:lastRow="0" w:firstColumn="1" w:lastColumn="0" w:noHBand="0" w:noVBand="1"/>
          </w:tblPr>
          <w:tblGrid>
            <w:gridCol w:w="8075"/>
          </w:tblGrid>
          <w:tr w:rsidR="00C85E55" w14:paraId="574845E3" w14:textId="77777777" w:rsidTr="00C85E55">
            <w:tc>
              <w:tcPr>
                <w:tcW w:w="8075" w:type="dxa"/>
              </w:tcPr>
              <w:p w14:paraId="6A26383C" w14:textId="5A949A15" w:rsidR="00C85E55" w:rsidRPr="00C85E55" w:rsidRDefault="00FF4D50" w:rsidP="00CF6BF4">
                <w:pPr>
                  <w:jc w:val="center"/>
                  <w:rPr>
                    <w:rFonts w:ascii="Saar" w:hAnsi="Saar"/>
                  </w:rPr>
                </w:pPr>
                <w:r>
                  <w:rPr>
                    <w:rFonts w:ascii="Saar" w:hAnsi="Saar"/>
                  </w:rPr>
                  <w:t xml:space="preserve">F600 Verwaltungsgebäude Rohrbach, 26-0186HB, </w:t>
                </w:r>
                <w:r w:rsidR="002953AA">
                  <w:rPr>
                    <w:rFonts w:ascii="Saar" w:hAnsi="Saar"/>
                  </w:rPr>
                  <w:t>I</w:t>
                </w:r>
                <w:r>
                  <w:rPr>
                    <w:rFonts w:ascii="Saar" w:hAnsi="Saar"/>
                  </w:rPr>
                  <w:t>ngenieurvertrag Tragwerksplanung</w:t>
                </w:r>
              </w:p>
            </w:tc>
          </w:tr>
          <w:tr w:rsidR="00C85E55" w14:paraId="51FB2461" w14:textId="77777777" w:rsidTr="00C85E55">
            <w:tc>
              <w:tcPr>
                <w:tcW w:w="8075" w:type="dxa"/>
              </w:tcPr>
              <w:p w14:paraId="0AAE0B7B" w14:textId="5443D133" w:rsidR="00C85E55" w:rsidRDefault="00C85E55" w:rsidP="00CF6BF4">
                <w:pPr>
                  <w:jc w:val="center"/>
                </w:pPr>
              </w:p>
            </w:tc>
          </w:tr>
        </w:tbl>
        <w:p w14:paraId="75B8B7D3" w14:textId="140DA2AB" w:rsidR="00947303" w:rsidRPr="000D76F8" w:rsidRDefault="00947303" w:rsidP="00CF6BF4">
          <w:pPr>
            <w:pStyle w:val="Kopfzeile"/>
            <w:jc w:val="center"/>
            <w:rPr>
              <w:rFonts w:ascii="Saar 1450 Text" w:hAnsi="Saar 1450 Text"/>
            </w:rPr>
          </w:pPr>
        </w:p>
      </w:tc>
      <w:tc>
        <w:tcPr>
          <w:tcW w:w="430" w:type="dxa"/>
        </w:tcPr>
        <w:p w14:paraId="75B8B7D4" w14:textId="77777777" w:rsidR="00947303" w:rsidRPr="000D76F8" w:rsidRDefault="00947303" w:rsidP="00CF6BF4">
          <w:pPr>
            <w:pStyle w:val="Kopfzeile"/>
            <w:tabs>
              <w:tab w:val="left" w:pos="850"/>
              <w:tab w:val="left" w:pos="1210"/>
            </w:tabs>
            <w:jc w:val="center"/>
            <w:rPr>
              <w:rFonts w:ascii="Saar 1450 Text" w:hAnsi="Saar 1450 Text"/>
            </w:rPr>
          </w:pPr>
        </w:p>
      </w:tc>
      <w:tc>
        <w:tcPr>
          <w:tcW w:w="1985" w:type="dxa"/>
          <w:gridSpan w:val="2"/>
        </w:tcPr>
        <w:p w14:paraId="75B8B7D5" w14:textId="4168CB20" w:rsidR="00947303" w:rsidRPr="000D76F8" w:rsidRDefault="00947303" w:rsidP="00CF6BF4">
          <w:pPr>
            <w:pStyle w:val="Kopfzeile"/>
            <w:jc w:val="center"/>
            <w:rPr>
              <w:rFonts w:ascii="Saar 1450 Text" w:hAnsi="Saar 1450 Text"/>
              <w:sz w:val="20"/>
            </w:rPr>
          </w:pPr>
        </w:p>
      </w:tc>
    </w:tr>
  </w:tbl>
  <w:p w14:paraId="75B8B7D7" w14:textId="77777777" w:rsidR="00110734" w:rsidRPr="000D76F8" w:rsidRDefault="00110734" w:rsidP="00103B60">
    <w:pPr>
      <w:pStyle w:val="Kopfzeile"/>
      <w:rPr>
        <w:rFonts w:ascii="Saar 1450 Text" w:hAnsi="Saar 1450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B53CE" w14:textId="77777777" w:rsidR="002953AA" w:rsidRDefault="002953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9A7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7AC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D00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5651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4683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FE1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B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1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C0C1F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A8BA6D4A"/>
    <w:lvl w:ilvl="0">
      <w:numFmt w:val="decimal"/>
      <w:lvlText w:val="*"/>
      <w:lvlJc w:val="left"/>
    </w:lvl>
  </w:abstractNum>
  <w:abstractNum w:abstractNumId="10" w15:restartNumberingAfterBreak="0">
    <w:nsid w:val="01D75702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2AD2083"/>
    <w:multiLevelType w:val="hybridMultilevel"/>
    <w:tmpl w:val="E806B010"/>
    <w:lvl w:ilvl="0" w:tplc="13F63486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6C6E2FA4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FDF06B70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2B4C4BA0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C2ACD4A2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EBACD2EA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D0F838FC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7360B6B8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36B62AE6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266B09C4"/>
    <w:multiLevelType w:val="hybridMultilevel"/>
    <w:tmpl w:val="455E7A1C"/>
    <w:lvl w:ilvl="0" w:tplc="0FDA832A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29AA2488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36C6C67"/>
    <w:multiLevelType w:val="hybridMultilevel"/>
    <w:tmpl w:val="D1CE5E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64335"/>
    <w:multiLevelType w:val="hybridMultilevel"/>
    <w:tmpl w:val="1BCE3602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8E46DE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0C121F2"/>
    <w:multiLevelType w:val="hybridMultilevel"/>
    <w:tmpl w:val="EFC88478"/>
    <w:lvl w:ilvl="0" w:tplc="E730CC72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8" w15:restartNumberingAfterBreak="0">
    <w:nsid w:val="78936FE3"/>
    <w:multiLevelType w:val="hybridMultilevel"/>
    <w:tmpl w:val="6AA2430A"/>
    <w:lvl w:ilvl="0" w:tplc="1E88CF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68414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78CCB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BC2F2C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2A7B8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ACCED9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B3CFBB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8E6D1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244E19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B6235A8"/>
    <w:multiLevelType w:val="multilevel"/>
    <w:tmpl w:val="5F7CB2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8" w:hanging="57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E8D4C9E"/>
    <w:multiLevelType w:val="singleLevel"/>
    <w:tmpl w:val="17C2E29A"/>
    <w:lvl w:ilvl="0">
      <w:start w:val="1"/>
      <w:numFmt w:val="decimal"/>
      <w:lvlText w:val="%1."/>
      <w:legacy w:legacy="1" w:legacySpace="0" w:legacyIndent="283"/>
      <w:lvlJc w:val="left"/>
      <w:pPr>
        <w:ind w:left="1984" w:hanging="283"/>
      </w:pPr>
    </w:lvl>
  </w:abstractNum>
  <w:num w:numId="1">
    <w:abstractNumId w:val="7"/>
  </w:num>
  <w:num w:numId="2">
    <w:abstractNumId w:val="8"/>
  </w:num>
  <w:num w:numId="3">
    <w:abstractNumId w:val="9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2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984" w:hanging="283"/>
        </w:pPr>
      </w:lvl>
    </w:lvlOverride>
  </w:num>
  <w:num w:numId="6">
    <w:abstractNumId w:val="18"/>
  </w:num>
  <w:num w:numId="7">
    <w:abstractNumId w:val="12"/>
  </w:num>
  <w:num w:numId="8">
    <w:abstractNumId w:val="10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3"/>
  </w:num>
  <w:num w:numId="19">
    <w:abstractNumId w:val="17"/>
  </w:num>
  <w:num w:numId="20">
    <w:abstractNumId w:val="15"/>
  </w:num>
  <w:num w:numId="21">
    <w:abstractNumId w:val="1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37"/>
  <w:autoHyphenation/>
  <w:hyphenationZone w:val="425"/>
  <w:doNotHyphenateCaps/>
  <w:drawingGridHorizontalSpacing w:val="181"/>
  <w:drawingGridVerticalSpacing w:val="181"/>
  <w:doNotUseMarginsForDrawingGridOrigin/>
  <w:drawingGridVerticalOrigin w:val="1985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D69"/>
    <w:rsid w:val="00020D22"/>
    <w:rsid w:val="00024FF8"/>
    <w:rsid w:val="000279A9"/>
    <w:rsid w:val="0003116E"/>
    <w:rsid w:val="00036171"/>
    <w:rsid w:val="0003753D"/>
    <w:rsid w:val="00041D52"/>
    <w:rsid w:val="00042501"/>
    <w:rsid w:val="00043040"/>
    <w:rsid w:val="0006560D"/>
    <w:rsid w:val="0006653B"/>
    <w:rsid w:val="0008442C"/>
    <w:rsid w:val="000871E1"/>
    <w:rsid w:val="000960F0"/>
    <w:rsid w:val="00097845"/>
    <w:rsid w:val="000A0505"/>
    <w:rsid w:val="000A476A"/>
    <w:rsid w:val="000D76F8"/>
    <w:rsid w:val="00102A4B"/>
    <w:rsid w:val="00103B60"/>
    <w:rsid w:val="00104F5A"/>
    <w:rsid w:val="00110668"/>
    <w:rsid w:val="00110734"/>
    <w:rsid w:val="001274F3"/>
    <w:rsid w:val="0013094C"/>
    <w:rsid w:val="00151EB8"/>
    <w:rsid w:val="00154388"/>
    <w:rsid w:val="00157EC3"/>
    <w:rsid w:val="00160B58"/>
    <w:rsid w:val="00161FC5"/>
    <w:rsid w:val="00166479"/>
    <w:rsid w:val="00176AF9"/>
    <w:rsid w:val="00176F2A"/>
    <w:rsid w:val="001B1978"/>
    <w:rsid w:val="001C38D8"/>
    <w:rsid w:val="001D3265"/>
    <w:rsid w:val="001E6703"/>
    <w:rsid w:val="001F0962"/>
    <w:rsid w:val="001F145F"/>
    <w:rsid w:val="00204715"/>
    <w:rsid w:val="0025721F"/>
    <w:rsid w:val="00265CF5"/>
    <w:rsid w:val="002735D3"/>
    <w:rsid w:val="00295043"/>
    <w:rsid w:val="002953AA"/>
    <w:rsid w:val="002A6B6E"/>
    <w:rsid w:val="002B32C6"/>
    <w:rsid w:val="002C0CB8"/>
    <w:rsid w:val="002C6FC5"/>
    <w:rsid w:val="002D12C1"/>
    <w:rsid w:val="002D14A8"/>
    <w:rsid w:val="002D1DCE"/>
    <w:rsid w:val="002D3AB2"/>
    <w:rsid w:val="002E2C82"/>
    <w:rsid w:val="002E61F4"/>
    <w:rsid w:val="002F3F9F"/>
    <w:rsid w:val="002F58F0"/>
    <w:rsid w:val="00302923"/>
    <w:rsid w:val="003106E7"/>
    <w:rsid w:val="00320780"/>
    <w:rsid w:val="0032160F"/>
    <w:rsid w:val="00340CD1"/>
    <w:rsid w:val="00353493"/>
    <w:rsid w:val="003703CB"/>
    <w:rsid w:val="00374721"/>
    <w:rsid w:val="003A013F"/>
    <w:rsid w:val="003C1572"/>
    <w:rsid w:val="003C4B92"/>
    <w:rsid w:val="003D75A0"/>
    <w:rsid w:val="003E0BA5"/>
    <w:rsid w:val="003F2677"/>
    <w:rsid w:val="00402A76"/>
    <w:rsid w:val="00416CF5"/>
    <w:rsid w:val="00416E35"/>
    <w:rsid w:val="00417248"/>
    <w:rsid w:val="004242F0"/>
    <w:rsid w:val="00424767"/>
    <w:rsid w:val="0043031C"/>
    <w:rsid w:val="004319FF"/>
    <w:rsid w:val="004525D6"/>
    <w:rsid w:val="00455FE6"/>
    <w:rsid w:val="0047069D"/>
    <w:rsid w:val="004723A1"/>
    <w:rsid w:val="00473633"/>
    <w:rsid w:val="004771A5"/>
    <w:rsid w:val="00487480"/>
    <w:rsid w:val="004953AE"/>
    <w:rsid w:val="004A5412"/>
    <w:rsid w:val="004A63B9"/>
    <w:rsid w:val="004B1160"/>
    <w:rsid w:val="004B617F"/>
    <w:rsid w:val="004B73D2"/>
    <w:rsid w:val="004D123B"/>
    <w:rsid w:val="004E7ADA"/>
    <w:rsid w:val="004E7FAC"/>
    <w:rsid w:val="0050403F"/>
    <w:rsid w:val="0050586F"/>
    <w:rsid w:val="00506996"/>
    <w:rsid w:val="005113EF"/>
    <w:rsid w:val="0052115D"/>
    <w:rsid w:val="00521407"/>
    <w:rsid w:val="0052675D"/>
    <w:rsid w:val="005415A3"/>
    <w:rsid w:val="00550EE0"/>
    <w:rsid w:val="00551750"/>
    <w:rsid w:val="00564799"/>
    <w:rsid w:val="00574A4F"/>
    <w:rsid w:val="00582AF1"/>
    <w:rsid w:val="00590024"/>
    <w:rsid w:val="0059007D"/>
    <w:rsid w:val="005A0B6B"/>
    <w:rsid w:val="005A5724"/>
    <w:rsid w:val="005E27EA"/>
    <w:rsid w:val="005F7A8D"/>
    <w:rsid w:val="00602867"/>
    <w:rsid w:val="006116C6"/>
    <w:rsid w:val="006125E1"/>
    <w:rsid w:val="00613BA3"/>
    <w:rsid w:val="006201C5"/>
    <w:rsid w:val="00625AE4"/>
    <w:rsid w:val="0063475D"/>
    <w:rsid w:val="00642A9A"/>
    <w:rsid w:val="00644779"/>
    <w:rsid w:val="006512BB"/>
    <w:rsid w:val="00663466"/>
    <w:rsid w:val="00695361"/>
    <w:rsid w:val="006A4416"/>
    <w:rsid w:val="006A7D69"/>
    <w:rsid w:val="006F1BCA"/>
    <w:rsid w:val="006F53EC"/>
    <w:rsid w:val="006F5A76"/>
    <w:rsid w:val="00710148"/>
    <w:rsid w:val="0071650A"/>
    <w:rsid w:val="00735B1C"/>
    <w:rsid w:val="007450A2"/>
    <w:rsid w:val="00780000"/>
    <w:rsid w:val="00786F90"/>
    <w:rsid w:val="0079405A"/>
    <w:rsid w:val="00794F75"/>
    <w:rsid w:val="0079575B"/>
    <w:rsid w:val="00797824"/>
    <w:rsid w:val="007A09F9"/>
    <w:rsid w:val="007A3638"/>
    <w:rsid w:val="007B792F"/>
    <w:rsid w:val="007C1774"/>
    <w:rsid w:val="007D0053"/>
    <w:rsid w:val="007E2F29"/>
    <w:rsid w:val="007F1103"/>
    <w:rsid w:val="007F3305"/>
    <w:rsid w:val="007F77EC"/>
    <w:rsid w:val="007F7CD1"/>
    <w:rsid w:val="00831BE6"/>
    <w:rsid w:val="0084021E"/>
    <w:rsid w:val="00844D12"/>
    <w:rsid w:val="0085671F"/>
    <w:rsid w:val="00860BEA"/>
    <w:rsid w:val="00864981"/>
    <w:rsid w:val="00880B40"/>
    <w:rsid w:val="0088155E"/>
    <w:rsid w:val="00882CA4"/>
    <w:rsid w:val="00894A78"/>
    <w:rsid w:val="008B0209"/>
    <w:rsid w:val="008B0D48"/>
    <w:rsid w:val="008B375B"/>
    <w:rsid w:val="008D572A"/>
    <w:rsid w:val="008D66B4"/>
    <w:rsid w:val="008E3E33"/>
    <w:rsid w:val="008F00CC"/>
    <w:rsid w:val="009103EE"/>
    <w:rsid w:val="0091575B"/>
    <w:rsid w:val="00923EED"/>
    <w:rsid w:val="0092429B"/>
    <w:rsid w:val="00936D7D"/>
    <w:rsid w:val="0094371F"/>
    <w:rsid w:val="00947303"/>
    <w:rsid w:val="00955E96"/>
    <w:rsid w:val="00991929"/>
    <w:rsid w:val="00991B66"/>
    <w:rsid w:val="009A488B"/>
    <w:rsid w:val="009A4C7D"/>
    <w:rsid w:val="009E14E7"/>
    <w:rsid w:val="009E5633"/>
    <w:rsid w:val="009F38C3"/>
    <w:rsid w:val="00A06CCC"/>
    <w:rsid w:val="00A138AF"/>
    <w:rsid w:val="00A17F48"/>
    <w:rsid w:val="00A300A4"/>
    <w:rsid w:val="00A329C7"/>
    <w:rsid w:val="00A36B91"/>
    <w:rsid w:val="00A37AD6"/>
    <w:rsid w:val="00A4004A"/>
    <w:rsid w:val="00A5073A"/>
    <w:rsid w:val="00A56EBF"/>
    <w:rsid w:val="00A82E21"/>
    <w:rsid w:val="00A84090"/>
    <w:rsid w:val="00A9644C"/>
    <w:rsid w:val="00AA0415"/>
    <w:rsid w:val="00AB4C39"/>
    <w:rsid w:val="00AB79F2"/>
    <w:rsid w:val="00AE1F79"/>
    <w:rsid w:val="00AF0F89"/>
    <w:rsid w:val="00B01FF8"/>
    <w:rsid w:val="00B04C84"/>
    <w:rsid w:val="00B05C62"/>
    <w:rsid w:val="00B06505"/>
    <w:rsid w:val="00B302C7"/>
    <w:rsid w:val="00B31469"/>
    <w:rsid w:val="00B349F5"/>
    <w:rsid w:val="00B521AD"/>
    <w:rsid w:val="00B52A55"/>
    <w:rsid w:val="00B53572"/>
    <w:rsid w:val="00B7274D"/>
    <w:rsid w:val="00B8261D"/>
    <w:rsid w:val="00B86A1D"/>
    <w:rsid w:val="00BA5989"/>
    <w:rsid w:val="00BE095F"/>
    <w:rsid w:val="00BE1389"/>
    <w:rsid w:val="00BE2071"/>
    <w:rsid w:val="00BE4B21"/>
    <w:rsid w:val="00BE55DD"/>
    <w:rsid w:val="00BF33EC"/>
    <w:rsid w:val="00BF5743"/>
    <w:rsid w:val="00BF70B4"/>
    <w:rsid w:val="00C0151E"/>
    <w:rsid w:val="00C1324A"/>
    <w:rsid w:val="00C400A1"/>
    <w:rsid w:val="00C440C5"/>
    <w:rsid w:val="00C46ED0"/>
    <w:rsid w:val="00C55C90"/>
    <w:rsid w:val="00C8272D"/>
    <w:rsid w:val="00C85C74"/>
    <w:rsid w:val="00C85E55"/>
    <w:rsid w:val="00CB2DA5"/>
    <w:rsid w:val="00CB5914"/>
    <w:rsid w:val="00CB6E5F"/>
    <w:rsid w:val="00CC3542"/>
    <w:rsid w:val="00CD50D2"/>
    <w:rsid w:val="00CD5A89"/>
    <w:rsid w:val="00CD5EE1"/>
    <w:rsid w:val="00CF6090"/>
    <w:rsid w:val="00CF6BF4"/>
    <w:rsid w:val="00D03F41"/>
    <w:rsid w:val="00D141C0"/>
    <w:rsid w:val="00D15BBB"/>
    <w:rsid w:val="00D256E4"/>
    <w:rsid w:val="00D43CED"/>
    <w:rsid w:val="00D71C93"/>
    <w:rsid w:val="00D90410"/>
    <w:rsid w:val="00DA31BF"/>
    <w:rsid w:val="00DA381B"/>
    <w:rsid w:val="00DD5922"/>
    <w:rsid w:val="00DD7BA2"/>
    <w:rsid w:val="00DE0819"/>
    <w:rsid w:val="00DE0EA8"/>
    <w:rsid w:val="00DF378A"/>
    <w:rsid w:val="00E2150D"/>
    <w:rsid w:val="00E370DC"/>
    <w:rsid w:val="00E50E0F"/>
    <w:rsid w:val="00E61EDA"/>
    <w:rsid w:val="00E65771"/>
    <w:rsid w:val="00E66681"/>
    <w:rsid w:val="00E71423"/>
    <w:rsid w:val="00E775A3"/>
    <w:rsid w:val="00E80CA8"/>
    <w:rsid w:val="00E85FCC"/>
    <w:rsid w:val="00E9072F"/>
    <w:rsid w:val="00EB5469"/>
    <w:rsid w:val="00EC7C29"/>
    <w:rsid w:val="00ED13AA"/>
    <w:rsid w:val="00ED510C"/>
    <w:rsid w:val="00ED7C9A"/>
    <w:rsid w:val="00EE3C0B"/>
    <w:rsid w:val="00EE4A6A"/>
    <w:rsid w:val="00EE6EA5"/>
    <w:rsid w:val="00EF25B5"/>
    <w:rsid w:val="00EF45A0"/>
    <w:rsid w:val="00F13954"/>
    <w:rsid w:val="00F23D69"/>
    <w:rsid w:val="00F30B31"/>
    <w:rsid w:val="00F33C47"/>
    <w:rsid w:val="00F42370"/>
    <w:rsid w:val="00F71389"/>
    <w:rsid w:val="00F71B79"/>
    <w:rsid w:val="00F90FE1"/>
    <w:rsid w:val="00F9562E"/>
    <w:rsid w:val="00F96F4C"/>
    <w:rsid w:val="00FA6685"/>
    <w:rsid w:val="00FB2B87"/>
    <w:rsid w:val="00FB31DF"/>
    <w:rsid w:val="00FC3A76"/>
    <w:rsid w:val="00FD1E2B"/>
    <w:rsid w:val="00FD527D"/>
    <w:rsid w:val="00FD65B8"/>
    <w:rsid w:val="00FF3B30"/>
    <w:rsid w:val="00FF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5B8B7C0"/>
  <w15:docId w15:val="{ED63F9A4-E45E-40C8-8BEC-1C93CB48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32C59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9575B"/>
    <w:pPr>
      <w:keepNext/>
      <w:keepLines/>
      <w:spacing w:before="240" w:after="60"/>
      <w:contextualSpacing/>
      <w:outlineLvl w:val="0"/>
    </w:pPr>
    <w:rPr>
      <w:b/>
      <w:kern w:val="28"/>
      <w:sz w:val="24"/>
    </w:rPr>
  </w:style>
  <w:style w:type="paragraph" w:styleId="berschrift2">
    <w:name w:val="heading 2"/>
    <w:aliases w:val="Kapitelüberschrift 1"/>
    <w:basedOn w:val="Standard"/>
    <w:next w:val="Standard"/>
    <w:link w:val="berschrift2Zchn"/>
    <w:qFormat/>
    <w:rsid w:val="006116C6"/>
    <w:pPr>
      <w:keepNext/>
      <w:keepLines/>
      <w:spacing w:before="240" w:after="120"/>
      <w:ind w:left="567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aliases w:val="Unterkapitel 1.1"/>
    <w:basedOn w:val="Standard"/>
    <w:next w:val="Standard"/>
    <w:link w:val="berschrift3Zchn"/>
    <w:qFormat/>
    <w:rsid w:val="0080053A"/>
    <w:pPr>
      <w:keepNext/>
      <w:keepLines/>
      <w:spacing w:before="120" w:after="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02867"/>
    <w:pPr>
      <w:spacing w:after="220"/>
      <w:ind w:left="-567"/>
      <w:outlineLvl w:val="3"/>
    </w:pPr>
    <w:rPr>
      <w:rFonts w:ascii="Saar" w:eastAsiaTheme="minorHAnsi" w:hAnsi="Saar" w:cstheme="minorBidi"/>
      <w:b/>
      <w:color w:val="002F5C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aliases w:val="Kapitelüberschrift 1 Zchn"/>
    <w:link w:val="berschrift2"/>
    <w:rsid w:val="006116C6"/>
    <w:rPr>
      <w:rFonts w:ascii="Arial" w:hAnsi="Arial" w:cs="Arial"/>
      <w:b/>
      <w:bCs/>
      <w:iCs/>
      <w:sz w:val="22"/>
      <w:szCs w:val="28"/>
      <w:lang w:val="de-DE" w:eastAsia="de-DE" w:bidi="ar-SA"/>
    </w:rPr>
  </w:style>
  <w:style w:type="character" w:customStyle="1" w:styleId="berschrift3Zchn">
    <w:name w:val="Überschrift 3 Zchn"/>
    <w:aliases w:val="Unterkapitel 1.1 Zchn"/>
    <w:link w:val="berschrift3"/>
    <w:rsid w:val="00523291"/>
    <w:rPr>
      <w:rFonts w:ascii="Arial" w:hAnsi="Arial" w:cs="Arial"/>
      <w:b/>
      <w:bCs/>
      <w:szCs w:val="26"/>
      <w:lang w:val="de-DE" w:eastAsia="de-DE" w:bidi="ar-SA"/>
    </w:rPr>
  </w:style>
  <w:style w:type="paragraph" w:styleId="Fuzeile">
    <w:name w:val="footer"/>
    <w:basedOn w:val="Standard"/>
    <w:link w:val="FuzeileZchn"/>
    <w:rsid w:val="00C441D6"/>
    <w:pPr>
      <w:tabs>
        <w:tab w:val="center" w:pos="4819"/>
        <w:tab w:val="right" w:pos="9071"/>
      </w:tabs>
    </w:pPr>
    <w:rPr>
      <w:sz w:val="16"/>
    </w:rPr>
  </w:style>
  <w:style w:type="character" w:customStyle="1" w:styleId="FuzeileZchn">
    <w:name w:val="Fußzeile Zchn"/>
    <w:link w:val="Fuzeile"/>
    <w:rsid w:val="00C441D6"/>
    <w:rPr>
      <w:rFonts w:ascii="Arial" w:hAnsi="Arial"/>
      <w:sz w:val="16"/>
      <w:lang w:val="de-DE" w:eastAsia="de-DE" w:bidi="ar-S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6"/>
    </w:rPr>
  </w:style>
  <w:style w:type="character" w:styleId="Hyperlink">
    <w:name w:val="Hyperlink"/>
    <w:uiPriority w:val="99"/>
    <w:rsid w:val="003B1098"/>
    <w:rPr>
      <w:color w:val="0000FF"/>
      <w:u w:val="single"/>
    </w:rPr>
  </w:style>
  <w:style w:type="paragraph" w:customStyle="1" w:styleId="Leitzeile">
    <w:name w:val="Leitzeile"/>
    <w:basedOn w:val="Standard"/>
    <w:rsid w:val="00523291"/>
    <w:pPr>
      <w:tabs>
        <w:tab w:val="left" w:pos="2268"/>
        <w:tab w:val="left" w:pos="4706"/>
        <w:tab w:val="left" w:pos="9242"/>
      </w:tabs>
      <w:spacing w:before="60"/>
    </w:pPr>
    <w:rPr>
      <w:i/>
      <w:sz w:val="16"/>
    </w:rPr>
  </w:style>
  <w:style w:type="paragraph" w:styleId="Sprechblasentext">
    <w:name w:val="Balloon Text"/>
    <w:basedOn w:val="Standard"/>
    <w:semiHidden/>
    <w:rsid w:val="006E54E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A91DA4"/>
    <w:pPr>
      <w:shd w:val="clear" w:color="auto" w:fill="000080"/>
    </w:pPr>
    <w:rPr>
      <w:rFonts w:ascii="Tahoma" w:hAnsi="Tahoma" w:cs="Tahoma"/>
    </w:rPr>
  </w:style>
  <w:style w:type="paragraph" w:customStyle="1" w:styleId="Tabelle1">
    <w:name w:val="Tabelle1"/>
    <w:basedOn w:val="Standard"/>
    <w:rsid w:val="00C7510D"/>
  </w:style>
  <w:style w:type="table" w:styleId="Tabellenraster">
    <w:name w:val="Table Grid"/>
    <w:basedOn w:val="NormaleTabelle"/>
    <w:rsid w:val="0099192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Standard"/>
    <w:rsid w:val="00991929"/>
    <w:pPr>
      <w:keepLines/>
      <w:spacing w:before="60" w:after="60"/>
      <w:ind w:left="1134"/>
    </w:pPr>
    <w:rPr>
      <w:sz w:val="22"/>
    </w:rPr>
  </w:style>
  <w:style w:type="paragraph" w:styleId="StandardWeb">
    <w:name w:val="Normal (Web)"/>
    <w:basedOn w:val="Standard"/>
    <w:rsid w:val="007F77E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unotentext">
    <w:name w:val="footnote text"/>
    <w:basedOn w:val="Standard"/>
    <w:rsid w:val="00991929"/>
  </w:style>
  <w:style w:type="character" w:styleId="Fett">
    <w:name w:val="Strong"/>
    <w:basedOn w:val="Absatz-Standardschriftart"/>
    <w:qFormat/>
    <w:rsid w:val="00B06505"/>
    <w:rPr>
      <w:b/>
      <w:bCs/>
    </w:rPr>
  </w:style>
  <w:style w:type="character" w:customStyle="1" w:styleId="e-mailformatvorlage22">
    <w:name w:val="e-mailformatvorlage22"/>
    <w:basedOn w:val="Absatz-Standardschriftart"/>
    <w:semiHidden/>
    <w:rsid w:val="00B04C84"/>
    <w:rPr>
      <w:rFonts w:ascii="Arial" w:hAnsi="Arial" w:cs="Arial" w:hint="default"/>
      <w:color w:val="000080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8D66B4"/>
    <w:rPr>
      <w:color w:val="808080"/>
    </w:rPr>
  </w:style>
  <w:style w:type="character" w:customStyle="1" w:styleId="Formatvorlage3">
    <w:name w:val="Formatvorlage3"/>
    <w:basedOn w:val="Absatz-Standardschriftart"/>
    <w:uiPriority w:val="1"/>
    <w:rsid w:val="008D66B4"/>
    <w:rPr>
      <w:rFonts w:ascii="Calibri" w:hAnsi="Calibri"/>
      <w:color w:val="000000" w:themeColor="text1"/>
      <w:sz w:val="24"/>
    </w:rPr>
  </w:style>
  <w:style w:type="paragraph" w:customStyle="1" w:styleId="Textblock">
    <w:name w:val="Textblock"/>
    <w:basedOn w:val="Standard"/>
    <w:rsid w:val="0052115D"/>
    <w:pPr>
      <w:spacing w:line="320" w:lineRule="atLeast"/>
      <w:ind w:left="1134" w:right="2268"/>
    </w:pPr>
    <w:rPr>
      <w:rFonts w:cs="Arial"/>
      <w:spacing w:val="-2"/>
      <w:sz w:val="22"/>
      <w:szCs w:val="24"/>
    </w:rPr>
  </w:style>
  <w:style w:type="paragraph" w:styleId="Textkrper">
    <w:name w:val="Body Text"/>
    <w:basedOn w:val="Standard"/>
    <w:link w:val="TextkrperZchn"/>
    <w:rsid w:val="0052115D"/>
    <w:pPr>
      <w:spacing w:after="160" w:line="320" w:lineRule="atLeast"/>
      <w:jc w:val="both"/>
    </w:pPr>
    <w:rPr>
      <w:rFonts w:cs="Arial"/>
      <w:spacing w:val="-2"/>
      <w:sz w:val="22"/>
    </w:rPr>
  </w:style>
  <w:style w:type="character" w:customStyle="1" w:styleId="TextkrperZchn">
    <w:name w:val="Textkörper Zchn"/>
    <w:basedOn w:val="Absatz-Standardschriftart"/>
    <w:link w:val="Textkrper"/>
    <w:rsid w:val="0052115D"/>
    <w:rPr>
      <w:rFonts w:ascii="Arial" w:hAnsi="Arial" w:cs="Arial"/>
      <w:spacing w:val="-2"/>
      <w:sz w:val="22"/>
    </w:rPr>
  </w:style>
  <w:style w:type="paragraph" w:styleId="Aufzhlungszeichen">
    <w:name w:val="List Bullet"/>
    <w:basedOn w:val="Textkrper"/>
    <w:link w:val="AufzhlungszeichenZchn"/>
    <w:rsid w:val="0052115D"/>
    <w:pPr>
      <w:tabs>
        <w:tab w:val="num" w:pos="170"/>
      </w:tabs>
      <w:ind w:left="170" w:hanging="170"/>
      <w:contextualSpacing/>
    </w:pPr>
  </w:style>
  <w:style w:type="character" w:customStyle="1" w:styleId="AufzhlungszeichenZchn">
    <w:name w:val="Aufzählungszeichen Zchn"/>
    <w:basedOn w:val="Absatz-Standardschriftart"/>
    <w:link w:val="Aufzhlungszeichen"/>
    <w:rsid w:val="0052115D"/>
    <w:rPr>
      <w:rFonts w:ascii="Arial" w:hAnsi="Arial" w:cs="Arial"/>
      <w:spacing w:val="-2"/>
      <w:sz w:val="22"/>
    </w:rPr>
  </w:style>
  <w:style w:type="paragraph" w:customStyle="1" w:styleId="Textkrper-klein">
    <w:name w:val="Textkörper-klein"/>
    <w:basedOn w:val="Textkrper"/>
    <w:rsid w:val="0052115D"/>
    <w:pPr>
      <w:spacing w:after="120" w:line="240" w:lineRule="atLeast"/>
    </w:pPr>
    <w:rPr>
      <w:sz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2867"/>
    <w:rPr>
      <w:rFonts w:ascii="Saar" w:eastAsiaTheme="minorHAnsi" w:hAnsi="Saar" w:cstheme="minorBidi"/>
      <w:b/>
      <w:color w:val="002F5C"/>
      <w:sz w:val="22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02867"/>
    <w:pPr>
      <w:tabs>
        <w:tab w:val="left" w:pos="851"/>
        <w:tab w:val="right" w:leader="dot" w:pos="8777"/>
      </w:tabs>
      <w:spacing w:after="100"/>
      <w:ind w:left="220"/>
    </w:pPr>
    <w:rPr>
      <w:rFonts w:ascii="Saar" w:eastAsiaTheme="majorEastAsia" w:hAnsi="Saar" w:cstheme="majorBidi"/>
      <w:bCs/>
      <w:noProof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602867"/>
    <w:pPr>
      <w:tabs>
        <w:tab w:val="left" w:pos="1276"/>
        <w:tab w:val="right" w:leader="dot" w:pos="8777"/>
      </w:tabs>
      <w:spacing w:after="100"/>
      <w:ind w:left="426"/>
    </w:pPr>
    <w:rPr>
      <w:rFonts w:ascii="Saar" w:eastAsiaTheme="minorHAnsi" w:hAnsi="Saar" w:cstheme="minorBidi"/>
      <w:sz w:val="22"/>
      <w:szCs w:val="22"/>
      <w:lang w:eastAsia="en-US"/>
    </w:rPr>
  </w:style>
  <w:style w:type="paragraph" w:customStyle="1" w:styleId="pmoebene1">
    <w:name w:val="pmo ebene 1"/>
    <w:basedOn w:val="berschrift2"/>
    <w:link w:val="pmoebene1Zchn"/>
    <w:qFormat/>
    <w:rsid w:val="00602867"/>
    <w:pPr>
      <w:keepNext w:val="0"/>
      <w:keepLines w:val="0"/>
      <w:spacing w:before="0" w:after="280"/>
      <w:ind w:left="-680"/>
    </w:pPr>
    <w:rPr>
      <w:rFonts w:ascii="Saar" w:eastAsiaTheme="minorHAnsi" w:hAnsi="Saar" w:cstheme="minorBidi"/>
      <w:bCs w:val="0"/>
      <w:iCs w:val="0"/>
      <w:color w:val="002F5C"/>
      <w:sz w:val="28"/>
      <w:szCs w:val="22"/>
      <w:lang w:eastAsia="en-US"/>
    </w:rPr>
  </w:style>
  <w:style w:type="paragraph" w:customStyle="1" w:styleId="pmoebene2">
    <w:name w:val="pmo ebene 2"/>
    <w:basedOn w:val="berschrift3"/>
    <w:link w:val="pmoebene2Zchn"/>
    <w:qFormat/>
    <w:rsid w:val="00602867"/>
    <w:pPr>
      <w:numPr>
        <w:ilvl w:val="1"/>
      </w:numPr>
      <w:spacing w:before="0" w:after="220"/>
      <w:ind w:left="-680"/>
    </w:pPr>
    <w:rPr>
      <w:rFonts w:ascii="Saar" w:eastAsiaTheme="majorEastAsia" w:hAnsi="Saar" w:cstheme="majorBidi"/>
      <w:color w:val="002F5C"/>
      <w:sz w:val="22"/>
      <w:szCs w:val="22"/>
      <w:lang w:eastAsia="en-US"/>
    </w:rPr>
  </w:style>
  <w:style w:type="character" w:customStyle="1" w:styleId="pmoebene1Zchn">
    <w:name w:val="pmo ebene 1 Zchn"/>
    <w:basedOn w:val="Absatz-Standardschriftart"/>
    <w:link w:val="pmoebene1"/>
    <w:rsid w:val="00602867"/>
    <w:rPr>
      <w:rFonts w:ascii="Saar" w:eastAsiaTheme="minorHAnsi" w:hAnsi="Saar" w:cstheme="minorBidi"/>
      <w:b/>
      <w:color w:val="002F5C"/>
      <w:sz w:val="28"/>
      <w:szCs w:val="22"/>
      <w:lang w:eastAsia="en-US"/>
    </w:rPr>
  </w:style>
  <w:style w:type="character" w:customStyle="1" w:styleId="pmoebene2Zchn">
    <w:name w:val="pmo ebene 2 Zchn"/>
    <w:basedOn w:val="Absatz-Standardschriftart"/>
    <w:link w:val="pmoebene2"/>
    <w:rsid w:val="00602867"/>
    <w:rPr>
      <w:rFonts w:ascii="Saar" w:eastAsiaTheme="majorEastAsia" w:hAnsi="Saar" w:cstheme="majorBidi"/>
      <w:b/>
      <w:bCs/>
      <w:color w:val="002F5C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busch\AppData\Local\Microsoft\Windows\Temporary%20Internet%20Files\Content.Outlook\M83DQUIN\A000000.dot" TargetMode="External"/></Relationships>
</file>

<file path=word/theme/theme1.xml><?xml version="1.0" encoding="utf-8"?>
<a:theme xmlns:a="http://schemas.openxmlformats.org/drawingml/2006/main" name="Saarfarben">
  <a:themeElements>
    <a:clrScheme name="SAARLAND">
      <a:dk1>
        <a:sysClr val="windowText" lastClr="000000"/>
      </a:dk1>
      <a:lt1>
        <a:sysClr val="window" lastClr="FFFFFF"/>
      </a:lt1>
      <a:dk2>
        <a:srgbClr val="002D5B"/>
      </a:dk2>
      <a:lt2>
        <a:srgbClr val="8392B2"/>
      </a:lt2>
      <a:accent1>
        <a:srgbClr val="00B0DF"/>
      </a:accent1>
      <a:accent2>
        <a:srgbClr val="6FAABC"/>
      </a:accent2>
      <a:accent3>
        <a:srgbClr val="9C88BB"/>
      </a:accent3>
      <a:accent4>
        <a:srgbClr val="55B3A2"/>
      </a:accent4>
      <a:accent5>
        <a:srgbClr val="97BF0D"/>
      </a:accent5>
      <a:accent6>
        <a:srgbClr val="008D36"/>
      </a:accent6>
      <a:hlink>
        <a:srgbClr val="000000"/>
      </a:hlink>
      <a:folHlink>
        <a:srgbClr val="000000"/>
      </a:folHlink>
    </a:clrScheme>
    <a:fontScheme name="Saar PPT">
      <a:majorFont>
        <a:latin typeface="Saar Pro Headline"/>
        <a:ea typeface=""/>
        <a:cs typeface=""/>
      </a:majorFont>
      <a:minorFont>
        <a:latin typeface="Saar Pro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>
        <a:defPPr algn="ctr">
          <a:lnSpc>
            <a:spcPct val="105000"/>
          </a:lnSpc>
          <a:defRPr sz="15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rtlCol="0">
        <a:spAutoFit/>
      </a:bodyPr>
      <a:lstStyle>
        <a:defPPr>
          <a:lnSpc>
            <a:spcPct val="105000"/>
          </a:lnSpc>
          <a:defRPr sz="15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Saarfarben" id="{656AC86C-A36A-43C1-8F3B-27E0FE30C521}" vid="{ADC03A44-9EDB-4782-8D96-7C7B99272A4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FachP xmlns="8e3164e3-4f1e-405a-b87c-641b7481ed7d">-</KommentarFachP>
    <Geaendert_x0020_nach_x0020_Hauptversion xmlns="8e3164e3-4f1e-405a-b87c-641b7481ed7d">Nein</Geaendert_x0020_nach_x0020_Hauptversion>
    <FromP xmlns="8e3164e3-4f1e-405a-b87c-641b7481ed7d">
      <UserInfo>
        <DisplayName/>
        <AccountId xsi:nil="true"/>
        <AccountType/>
      </UserInfo>
    </FromP>
    <KommentarErsteller xmlns="8e3164e3-4f1e-405a-b87c-641b7481ed7d" xsi:nil="true"/>
    <KommentarFreigeber xmlns="8e3164e3-4f1e-405a-b87c-641b7481ed7d">-</KommentarFreigeber>
    <Dokumentenstatus xmlns="8e3164e3-4f1e-405a-b87c-641b7481ed7d">5 freigegeben</Dokumentenstatus>
    <Revision xmlns="8e3164e3-4f1e-405a-b87c-641b7481ed7d">1</Revision>
    <zwfId xmlns="8e3164e3-4f1e-405a-b87c-641b7481ed7d">OHB_010201_V_210217_Bericht_Az_2,5</zwfId>
    <Kapitel xmlns="8e3164e3-4f1e-405a-b87c-641b7481ed7d">01 Vorlauf zum Organisationshandbuch</Kapitel>
    <KommentarFormP xmlns="8e3164e3-4f1e-405a-b87c-641b7481ed7d" xsi:nil="true"/>
    <Erstelldatum xmlns="8e3164e3-4f1e-405a-b87c-641b7481ed7d">17.02.2021</Erstelldatum>
    <Freigabedatum xmlns="8e3164e3-4f1e-405a-b87c-641b7481ed7d">17.02.2021</Freigabedatum>
    <Dokumentenart xmlns="8e3164e3-4f1e-405a-b87c-641b7481ed7d">Dokumentenvorlage</Dokumentenart>
    <FachP xmlns="8e3164e3-4f1e-405a-b87c-641b7481ed7d">
      <UserInfo>
        <DisplayName>Altpeter Kerstin (LfS)</DisplayName>
        <AccountId>21</AccountId>
        <AccountType/>
      </UserInfo>
    </FachP>
    <Ablagecode xmlns="8e3164e3-4f1e-405a-b87c-641b7481ed7d">010201</Ablagecode>
    <zwfJointDocument xmlns="8e3164e3-4f1e-405a-b87c-641b7481ed7d" xsi:nil="true"/>
    <Verteiler xmlns="8e3164e3-4f1e-405a-b87c-641b7481ed7d">
      <UserInfo>
        <DisplayName/>
        <AccountId xsi:nil="true"/>
        <AccountType/>
      </UserInfo>
    </Verteiler>
    <Freigeber xmlns="8e3164e3-4f1e-405a-b87c-641b7481ed7d">
      <UserInfo>
        <DisplayName>Altpeter Kerstin (LfS)</DisplayName>
        <AccountId>21</AccountId>
        <AccountType/>
      </UserInfo>
    </Freigeber>
    <Ersteller xmlns="8e3164e3-4f1e-405a-b87c-641b7481ed7d">
      <UserInfo>
        <DisplayName>Altpeter Kerstin (LfS)</DisplayName>
        <AccountId>21</AccountId>
        <AccountType/>
      </UserInfo>
    </Ersteller>
    <FreigabedatumDat xmlns="8e3164e3-4f1e-405a-b87c-641b7481ed7d">2021-02-16T23:00:00+00:00</FreigabedatumDat>
    <Kommentar_x0020_Veröffentlicher xmlns="955a28b7-f974-4bd0-9fda-33486a9b4aaa">-</Kommentar_x0020_Veröffentlicher>
    <Prüfdatum_x0028_fachlich_x0029_ xmlns="955a28b7-f974-4bd0-9fda-33486a9b4aaa">17.02.2021</Prüfdatum_x0028_fachlich_x0029_>
    <veröffentlicht_x0020_am xmlns="955a28b7-f974-4bd0-9fda-33486a9b4aaa">17.02.2021</veröffentlicht_x0020_am>
    <Veröffentlicher xmlns="955a28b7-f974-4bd0-9fda-33486a9b4aaa">
      <UserInfo>
        <DisplayName>admin zwf (LfS)</DisplayName>
        <AccountId>2</AccountId>
        <AccountType/>
      </UserInfo>
    </Veröffentlicher>
    <Prüfdatum_x0028_formell_x0029_ xmlns="955a28b7-f974-4bd0-9fda-33486a9b4aaa">--</Prüfdatum_x0028_formell_x0029_>
    <alsPDFveröffentlichen xmlns="955a28b7-f974-4bd0-9fda-33486a9b4aaa">false</alsPDFveröffentlichen>
    <_dlc_DocId xmlns="8e3164e3-4f1e-405a-b87c-641b7481ed7d">TJ4AMHKTSDJQ-348269924-3991</_dlc_DocId>
    <_dlc_DocIdUrl xmlns="8e3164e3-4f1e-405a-b87c-641b7481ed7d">
      <Url>https://portal.lfs.saarland.de/websites/Organisationshandbuch/_layouts/15/DocIdRedir.aspx?ID=TJ4AMHKTSDJQ-348269924-3991</Url>
      <Description>TJ4AMHKTSDJQ-348269924-3991</Description>
    </_dlc_DocIdUrl>
    <_dlc_DocIdPersistId xmlns="8e3164e3-4f1e-405a-b87c-641b7481ed7d" xsi:nil="true"/>
    <alteUnterlage xmlns="8e3164e3-4f1e-405a-b87c-641b7481ed7d" xsi:nil="true"/>
    <MitgeltendeUnterlagen xmlns="8e3164e3-4f1e-405a-b87c-641b7481ed7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9C4ABBB2C95B1B47A5CA950AA2B8352800BB57D05E51055E44A5B550B8C441BCD7" ma:contentTypeVersion="163" ma:contentTypeDescription="" ma:contentTypeScope="" ma:versionID="0ffd3675c08a583090ee76c3b9621533">
  <xsd:schema xmlns:xsd="http://www.w3.org/2001/XMLSchema" xmlns:xs="http://www.w3.org/2001/XMLSchema" xmlns:p="http://schemas.microsoft.com/office/2006/metadata/properties" xmlns:ns2="8e3164e3-4f1e-405a-b87c-641b7481ed7d" xmlns:ns3="955a28b7-f974-4bd0-9fda-33486a9b4aaa" targetNamespace="http://schemas.microsoft.com/office/2006/metadata/properties" ma:root="true" ma:fieldsID="cc0e9f26f6d73638fc68b91b64f641bb" ns2:_="" ns3:_="">
    <xsd:import namespace="8e3164e3-4f1e-405a-b87c-641b7481ed7d"/>
    <xsd:import namespace="955a28b7-f974-4bd0-9fda-33486a9b4aaa"/>
    <xsd:element name="properties">
      <xsd:complexType>
        <xsd:sequence>
          <xsd:element name="documentManagement">
            <xsd:complexType>
              <xsd:all>
                <xsd:element ref="ns2:Ersteller"/>
                <xsd:element ref="ns2:FachP"/>
                <xsd:element ref="ns2:Freigeber" minOccurs="0"/>
                <xsd:element ref="ns2:Verteiler" minOccurs="0"/>
                <xsd:element ref="ns2:Dokumentenart" minOccurs="0"/>
                <xsd:element ref="ns2:Kapitel" minOccurs="0"/>
                <xsd:element ref="ns3:alsPDFveröffentlichen" minOccurs="0"/>
                <xsd:element ref="ns2:zwfJointDocument" minOccurs="0"/>
                <xsd:element ref="ns2:zwfId" minOccurs="0"/>
                <xsd:element ref="ns2:Dokumentenstatus" minOccurs="0"/>
                <xsd:element ref="ns3:veröffentlicht_x0020_am" minOccurs="0"/>
                <xsd:element ref="ns3:Kommentar_x0020_Veröffentlicher" minOccurs="0"/>
                <xsd:element ref="ns3:Prüfdatum_x0028_formell_x0029_" minOccurs="0"/>
                <xsd:element ref="ns2:FreigabedatumDat" minOccurs="0"/>
                <xsd:element ref="ns2:Freigabedatum" minOccurs="0"/>
                <xsd:element ref="ns2:KommentarFormP" minOccurs="0"/>
                <xsd:element ref="ns2:KommentarErsteller" minOccurs="0"/>
                <xsd:element ref="ns2:KommentarFreigeber" minOccurs="0"/>
                <xsd:element ref="ns2:KommentarFachP" minOccurs="0"/>
                <xsd:element ref="ns2:Erstelldatum" minOccurs="0"/>
                <xsd:element ref="ns3:Veröffentlicher" minOccurs="0"/>
                <xsd:element ref="ns2:FromP" minOccurs="0"/>
                <xsd:element ref="ns2:Revision" minOccurs="0"/>
                <xsd:element ref="ns2:Ablagecode" minOccurs="0"/>
                <xsd:element ref="ns2:Geaendert_x0020_nach_x0020_Hauptversion" minOccurs="0"/>
                <xsd:element ref="ns3:Prüfdatum_x0028_fachlich_x0029_" minOccurs="0"/>
                <xsd:element ref="ns2:_dlc_DocId" minOccurs="0"/>
                <xsd:element ref="ns2:_dlc_DocIdUrl" minOccurs="0"/>
                <xsd:element ref="ns2:_dlc_DocIdPersistId" minOccurs="0"/>
                <xsd:element ref="ns2:alteUnterlage" minOccurs="0"/>
                <xsd:element ref="ns2:MitgeltendeUnterlage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3164e3-4f1e-405a-b87c-641b7481ed7d" elementFormDefault="qualified">
    <xsd:import namespace="http://schemas.microsoft.com/office/2006/documentManagement/types"/>
    <xsd:import namespace="http://schemas.microsoft.com/office/infopath/2007/PartnerControls"/>
    <xsd:element name="Ersteller" ma:index="1" ma:displayName="Ersteller" ma:indexed="true" ma:list="UserInfo" ma:SharePointGroup="0" ma:internalName="Erstell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achP" ma:index="2" ma:displayName="Fachlicher Prüfer" ma:indexed="true" ma:list="UserInfo" ma:SharePointGroup="0" ma:internalName="FachP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reigeber" ma:index="3" nillable="true" ma:displayName="Freigeber" ma:indexed="true" ma:list="UserInfo" ma:SharePointGroup="0" ma:internalName="Freigeb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rteiler" ma:index="4" nillable="true" ma:displayName="Verteiler" ma:list="UserInfo" ma:SearchPeopleOnly="false" ma:SharePointGroup="0" ma:internalName="Verteil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umentenart" ma:index="5" nillable="true" ma:displayName="Dokumentenart" ma:format="Dropdown" ma:indexed="true" ma:internalName="Dokumentenart" ma:readOnly="false">
      <xsd:simpleType>
        <xsd:restriction base="dms:Choice">
          <xsd:enumeration value="Ablaufplan"/>
          <xsd:enumeration value="Arbeitsanweisung"/>
          <xsd:enumeration value="Dokumentenvorlage"/>
          <xsd:enumeration value="Formular"/>
          <xsd:enumeration value="Grafik"/>
          <xsd:enumeration value="Handbuch"/>
          <xsd:enumeration value="Information"/>
        </xsd:restriction>
      </xsd:simpleType>
    </xsd:element>
    <xsd:element name="Kapitel" ma:index="6" nillable="true" ma:displayName="Kapitel" ma:format="Dropdown" ma:indexed="true" ma:internalName="Kapitel" ma:readOnly="false">
      <xsd:simpleType>
        <xsd:restriction base="dms:Choice">
          <xsd:enumeration value="01 Vorlauf zum Organisationshandbuch"/>
          <xsd:enumeration value="02 Betriebsstruktur"/>
          <xsd:enumeration value="03 Geschäftsgrundsätze"/>
          <xsd:enumeration value="04 Geschäftsprozesse und Projekte"/>
          <xsd:enumeration value="05 MitarbeiterInnen"/>
          <xsd:enumeration value="06 Gesundheits- und Arbeitsschutz"/>
          <xsd:enumeration value="07 Interessenvertretungen Frauenbeauftragte"/>
          <xsd:enumeration value="08 Gebäude- und Büroausstattung"/>
          <xsd:enumeration value="09 Allgemeine Büroregeln"/>
          <xsd:enumeration value="10 EDV"/>
          <xsd:enumeration value="11 Dienstreisen Auswärtstermine"/>
          <xsd:enumeration value="12 Wissensmanagement"/>
        </xsd:restriction>
      </xsd:simpleType>
    </xsd:element>
    <xsd:element name="zwfJointDocument" ma:index="8" nillable="true" ma:displayName="Mitgeltende Dokumente" ma:hidden="true" ma:internalName="zwfJointDocument" ma:readOnly="false">
      <xsd:simpleType>
        <xsd:restriction base="dms:Note"/>
      </xsd:simpleType>
    </xsd:element>
    <xsd:element name="zwfId" ma:index="9" nillable="true" ma:displayName="zwfId" ma:description="HINWEIS: Diese Spalte wird automatisch gefüllt und darf nicht verändert werden." ma:hidden="true" ma:internalName="zwfId" ma:readOnly="false">
      <xsd:simpleType>
        <xsd:restriction base="dms:Text">
          <xsd:maxLength value="255"/>
        </xsd:restriction>
      </xsd:simpleType>
    </xsd:element>
    <xsd:element name="Dokumentenstatus" ma:index="10" nillable="true" ma:displayName="Dokumentenstatus" ma:default="1 in Bearbeitung" ma:format="Dropdown" ma:hidden="true" ma:internalName="Dokumentenstatus" ma:readOnly="false">
      <xsd:simpleType>
        <xsd:restriction base="dms:Choice">
          <xsd:enumeration value="1 in Bearbeitung"/>
          <xsd:enumeration value="2 fachliche Prüfung"/>
          <xsd:enumeration value="3 zur Freigabe"/>
          <xsd:enumeration value="4 freigegeben"/>
          <xsd:enumeration value="5 in Revision"/>
          <xsd:enumeration value="6 gesperrt"/>
        </xsd:restriction>
      </xsd:simpleType>
    </xsd:element>
    <xsd:element name="FreigabedatumDat" ma:index="17" nillable="true" ma:displayName="FreigabedatumDat" ma:format="DateOnly" ma:hidden="true" ma:internalName="FreigabedatumDat" ma:readOnly="false">
      <xsd:simpleType>
        <xsd:restriction base="dms:DateTime"/>
      </xsd:simpleType>
    </xsd:element>
    <xsd:element name="Freigabedatum" ma:index="19" nillable="true" ma:displayName="Freigabedatum" ma:default="--" ma:hidden="true" ma:internalName="Freigabedatum" ma:readOnly="false">
      <xsd:simpleType>
        <xsd:restriction base="dms:Text">
          <xsd:maxLength value="255"/>
        </xsd:restriction>
      </xsd:simpleType>
    </xsd:element>
    <xsd:element name="KommentarFormP" ma:index="20" nillable="true" ma:displayName="KommentarFormP" ma:hidden="true" ma:internalName="KommentarFormP" ma:readOnly="false">
      <xsd:simpleType>
        <xsd:restriction base="dms:Note"/>
      </xsd:simpleType>
    </xsd:element>
    <xsd:element name="KommentarErsteller" ma:index="21" nillable="true" ma:displayName="KommentarErsteller" ma:hidden="true" ma:internalName="KommentarErsteller" ma:readOnly="false">
      <xsd:simpleType>
        <xsd:restriction base="dms:Note"/>
      </xsd:simpleType>
    </xsd:element>
    <xsd:element name="KommentarFreigeber" ma:index="22" nillable="true" ma:displayName="KommentarFreigeber" ma:hidden="true" ma:internalName="KommentarFreigeber" ma:readOnly="false">
      <xsd:simpleType>
        <xsd:restriction base="dms:Note"/>
      </xsd:simpleType>
    </xsd:element>
    <xsd:element name="KommentarFachP" ma:index="23" nillable="true" ma:displayName="KommentarFachP" ma:hidden="true" ma:internalName="KommentarFachP" ma:readOnly="false">
      <xsd:simpleType>
        <xsd:restriction base="dms:Note"/>
      </xsd:simpleType>
    </xsd:element>
    <xsd:element name="Erstelldatum" ma:index="28" nillable="true" ma:displayName="Erstelldatum" ma:default="--" ma:hidden="true" ma:internalName="Erstelldatum" ma:readOnly="false">
      <xsd:simpleType>
        <xsd:restriction base="dms:Text">
          <xsd:maxLength value="255"/>
        </xsd:restriction>
      </xsd:simpleType>
    </xsd:element>
    <xsd:element name="FromP" ma:index="30" nillable="true" ma:displayName="Formeller Prüfer" ma:hidden="true" ma:list="UserInfo" ma:SharePointGroup="0" ma:internalName="FromP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sion" ma:index="33" nillable="true" ma:displayName="Revision" ma:decimals="0" ma:hidden="true" ma:internalName="Revision" ma:readOnly="false" ma:percentage="FALSE">
      <xsd:simpleType>
        <xsd:restriction base="dms:Number"/>
      </xsd:simpleType>
    </xsd:element>
    <xsd:element name="Ablagecode" ma:index="34" nillable="true" ma:displayName="Ablagecode" ma:hidden="true" ma:internalName="Ablagecode" ma:readOnly="false">
      <xsd:simpleType>
        <xsd:restriction base="dms:Text">
          <xsd:maxLength value="255"/>
        </xsd:restriction>
      </xsd:simpleType>
    </xsd:element>
    <xsd:element name="Geaendert_x0020_nach_x0020_Hauptversion" ma:index="35" nillable="true" ma:displayName="Geaendert nach Hauptversion" ma:default="Nein" ma:format="Dropdown" ma:hidden="true" ma:internalName="Geaendert_x0020_nach_x0020_Hauptversion" ma:readOnly="false">
      <xsd:simpleType>
        <xsd:restriction base="dms:Choice">
          <xsd:enumeration value="Ja"/>
          <xsd:enumeration value="Nein"/>
        </xsd:restriction>
      </xsd:simpleType>
    </xsd:element>
    <xsd:element name="_dlc_DocId" ma:index="3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4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1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alteUnterlage" ma:index="44" nillable="true" ma:displayName="alteUnterlage" ma:hidden="true" ma:internalName="alteUnterlage" ma:readOnly="false">
      <xsd:simpleType>
        <xsd:restriction base="dms:Text">
          <xsd:maxLength value="255"/>
        </xsd:restriction>
      </xsd:simpleType>
    </xsd:element>
    <xsd:element name="MitgeltendeUnterlagen" ma:index="45" nillable="true" ma:displayName="MitgeltendeUnterlagen" ma:list="{955a28b7-f974-4bd0-9fda-33486a9b4aaa}" ma:internalName="MitgeltendeUnterlagen" ma:showField="Title" ma:web="8e3164e3-4f1e-405a-b87c-641b7481ed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4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a28b7-f974-4bd0-9fda-33486a9b4aaa" elementFormDefault="qualified">
    <xsd:import namespace="http://schemas.microsoft.com/office/2006/documentManagement/types"/>
    <xsd:import namespace="http://schemas.microsoft.com/office/infopath/2007/PartnerControls"/>
    <xsd:element name="alsPDFveröffentlichen" ma:index="7" nillable="true" ma:displayName="als PDF veröffentlichen" ma:default="0" ma:internalName="alsPDFver_x00f6_ffentlichen" ma:readOnly="false">
      <xsd:simpleType>
        <xsd:restriction base="dms:Boolean"/>
      </xsd:simpleType>
    </xsd:element>
    <xsd:element name="veröffentlicht_x0020_am" ma:index="13" nillable="true" ma:displayName="veröffentlicht am" ma:hidden="true" ma:internalName="ver_x00f6_ffentlicht_x0020_am" ma:readOnly="false">
      <xsd:simpleType>
        <xsd:restriction base="dms:Text">
          <xsd:maxLength value="255"/>
        </xsd:restriction>
      </xsd:simpleType>
    </xsd:element>
    <xsd:element name="Kommentar_x0020_Veröffentlicher" ma:index="14" nillable="true" ma:displayName="Kommentar Veröffentlicher" ma:hidden="true" ma:internalName="Kommentar_x0020_Ver_x00f6_ffentlicher" ma:readOnly="false">
      <xsd:simpleType>
        <xsd:restriction base="dms:Note"/>
      </xsd:simpleType>
    </xsd:element>
    <xsd:element name="Prüfdatum_x0028_formell_x0029_" ma:index="16" nillable="true" ma:displayName="Prüfdatum (formell)" ma:default="--" ma:hidden="true" ma:internalName="Pr_x00fc_fdatum_x0028_formell_x0029_" ma:readOnly="false">
      <xsd:simpleType>
        <xsd:restriction base="dms:Text">
          <xsd:maxLength value="255"/>
        </xsd:restriction>
      </xsd:simpleType>
    </xsd:element>
    <xsd:element name="Veröffentlicher" ma:index="29" nillable="true" ma:displayName="Veröffentlicher" ma:hidden="true" ma:indexed="true" ma:list="UserInfo" ma:SharePointGroup="0" ma:internalName="Ver_x00f6_ffentlich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üfdatum_x0028_fachlich_x0029_" ma:index="36" nillable="true" ma:displayName="Prüfdatum (fachlich)" ma:default="--" ma:hidden="true" ma:internalName="Pr_x00fc_fdatum_x0028_fachlich_x0029_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C55178-1581-4C77-8F48-955B001F1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6C8735-17FE-48AE-8F3E-52D0A1DD6B74}">
  <ds:schemaRefs>
    <ds:schemaRef ds:uri="http://schemas.microsoft.com/office/2006/documentManagement/types"/>
    <ds:schemaRef ds:uri="http://www.w3.org/XML/1998/namespace"/>
    <ds:schemaRef ds:uri="955a28b7-f974-4bd0-9fda-33486a9b4aaa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e3164e3-4f1e-405a-b87c-641b7481ed7d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A5134F1-7FF6-403B-98FB-11C350C0F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3164e3-4f1e-405a-b87c-641b7481ed7d"/>
    <ds:schemaRef ds:uri="955a28b7-f974-4bd0-9fda-33486a9b4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A4B446-13A0-48C2-9475-241CDD43D3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245CE9-899E-418E-BC71-468E6854BD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A000000</Template>
  <TotalTime>0</TotalTime>
  <Pages>1</Pages>
  <Words>25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 Az 2,5</vt:lpstr>
    </vt:vector>
  </TitlesOfParts>
  <Company>volkmann-pm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 Az 2,5</dc:title>
  <dc:creator>Busch Mathias (LfS)</dc:creator>
  <cp:lastModifiedBy>Metzmacher Marion (LfS)</cp:lastModifiedBy>
  <cp:revision>6</cp:revision>
  <cp:lastPrinted>2017-05-29T11:13:00Z</cp:lastPrinted>
  <dcterms:created xsi:type="dcterms:W3CDTF">2024-03-27T14:14:00Z</dcterms:created>
  <dcterms:modified xsi:type="dcterms:W3CDTF">2026-07-27T12:31:00Z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0x0101009C4ABBB2C95B1B47A5CA950AA2B8352800BB57D05E51055E44A5B550B8C441BCD7</vt:lpwstr>
  </property>
  <property fmtid="{D5CDD505-2E9C-101B-9397-08002B2CF9AE}" pid="4" name="WorkflowChangePath">
    <vt:lpwstr>903e2b2f-af20-4bbb-a56e-642c4893752a,2;903e2b2f-af20-4bbb-a56e-642c4893752a,2;903e2b2f-af20-4bbb-a56e-642c4893752a,2;38e75731-06e4-4aee-a3f4-79d321755145,3;38e75731-06e4-4aee-a3f4-79d321755145,3;38e75731-06e4-4aee-a3f4-79d321755145,3;38e75731-06e4-4aee-a3</vt:lpwstr>
  </property>
  <property fmtid="{D5CDD505-2E9C-101B-9397-08002B2CF9AE}" pid="5" name="_dlc_DocIdItemGuid">
    <vt:lpwstr>c7740065-b006-474f-b477-523f3961a278</vt:lpwstr>
  </property>
</Properties>
</file>